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F81" w:rsidP="001071BD" w:rsidRDefault="00D95F81" w14:paraId="59EB01D6" w14:textId="77777777">
      <w:pPr>
        <w:tabs>
          <w:tab w:val="left" w:pos="993"/>
          <w:tab w:val="left" w:pos="1134"/>
        </w:tabs>
        <w:rPr>
          <w:rFonts w:cs="Arial"/>
        </w:rPr>
      </w:pPr>
    </w:p>
    <w:p w:rsidR="001071BD" w:rsidP="001071BD" w:rsidRDefault="001071BD" w14:paraId="15803A36" w14:textId="2E55AC72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Pr="0054706A" w:rsidR="0054706A">
        <w:rPr>
          <w:rFonts w:cs="Arial"/>
        </w:rPr>
        <w:t>:</w:t>
      </w:r>
      <w:r w:rsidR="00533174">
        <w:rPr>
          <w:rFonts w:cs="Arial"/>
        </w:rPr>
        <w:tab/>
      </w:r>
      <w:bookmarkStart w:name="_GoBack" w:id="0"/>
      <w:bookmarkEnd w:id="0"/>
      <w:r w:rsidR="003D7DCF">
        <w:rPr>
          <w:rFonts w:cs="Arial"/>
        </w:rPr>
        <w:t>4301-0009/2022</w:t>
      </w:r>
    </w:p>
    <w:p w:rsidRPr="00241F04" w:rsidR="00766B5E" w:rsidP="001071BD" w:rsidRDefault="00766B5E" w14:paraId="55B94929" w14:textId="1C5AF9A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2022-223</w:t>
      </w:r>
    </w:p>
    <w:p w:rsidR="00C374E4" w:rsidP="00C374E4" w:rsidRDefault="00C374E4" w14:paraId="7345EF5F" w14:textId="77777777">
      <w:pPr>
        <w:tabs>
          <w:tab w:val="left" w:pos="1026"/>
        </w:tabs>
        <w:jc w:val="both"/>
        <w:rPr>
          <w:rFonts w:cs="Arial"/>
        </w:rPr>
      </w:pPr>
    </w:p>
    <w:p w:rsidRPr="0011436A" w:rsidR="00E81DF5" w:rsidP="00C374E4" w:rsidRDefault="00E81DF5" w14:paraId="5CFD13D5" w14:textId="77777777">
      <w:pPr>
        <w:tabs>
          <w:tab w:val="left" w:pos="1026"/>
        </w:tabs>
        <w:jc w:val="both"/>
        <w:rPr>
          <w:rFonts w:cs="Arial"/>
        </w:rPr>
      </w:pPr>
    </w:p>
    <w:p w:rsidRPr="00456982" w:rsidR="00456982" w:rsidP="00456982" w:rsidRDefault="00456982" w14:paraId="725B37D4" w14:textId="77777777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:rsidR="005B230F" w:rsidP="005B230F" w:rsidRDefault="005B230F" w14:paraId="2ACF7E49" w14:textId="77777777">
      <w:pPr>
        <w:tabs>
          <w:tab w:val="left" w:pos="1083"/>
        </w:tabs>
        <w:rPr>
          <w:rFonts w:cs="Arial"/>
        </w:rPr>
      </w:pPr>
    </w:p>
    <w:p w:rsidR="00E05D11" w:rsidP="00E05D11" w:rsidRDefault="00E05D11" w14:paraId="752C9141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:rsidR="00E05D11" w:rsidP="00E05D11" w:rsidRDefault="00E05D11" w14:paraId="49CD698B" w14:textId="77777777">
      <w:pPr>
        <w:tabs>
          <w:tab w:val="left" w:pos="1083"/>
        </w:tabs>
        <w:rPr>
          <w:rFonts w:cs="Arial"/>
        </w:rPr>
      </w:pPr>
    </w:p>
    <w:p w:rsidR="00E05D11" w:rsidP="00D64EFC" w:rsidRDefault="00E05D11" w14:paraId="6856C7F2" w14:textId="18790F71">
      <w:pPr>
        <w:tabs>
          <w:tab w:val="left" w:pos="1083"/>
        </w:tabs>
        <w:rPr>
          <w:rFonts w:cs="Arial"/>
        </w:rPr>
      </w:pPr>
      <w:r w:rsidRPr="34D1C814" w:rsidR="00E05D11">
        <w:rPr>
          <w:rFonts w:cs="Arial"/>
        </w:rPr>
        <w:t>Naslov/sedež sodelujočega podjetja: _</w:t>
      </w:r>
      <w:r w:rsidRPr="34D1C814" w:rsidR="00D64EFC">
        <w:rPr>
          <w:rFonts w:cs="Arial"/>
        </w:rPr>
        <w:t>__________________________________________</w:t>
      </w:r>
      <w:r w:rsidRPr="34D1C814" w:rsidR="00E05D11">
        <w:rPr>
          <w:rFonts w:cs="Arial"/>
        </w:rPr>
        <w:t xml:space="preserve"> </w:t>
      </w:r>
    </w:p>
    <w:p w:rsidRPr="00F35A6C" w:rsidR="00027F8E" w:rsidP="00F35A6C" w:rsidRDefault="00027F8E" w14:paraId="747E91D2" w14:textId="08170642">
      <w:pPr>
        <w:jc w:val="both"/>
        <w:rPr>
          <w:rFonts w:cs="Arial"/>
        </w:rPr>
      </w:pPr>
    </w:p>
    <w:p w:rsidR="00027F8E" w:rsidP="00F35A6C" w:rsidRDefault="00027F8E" w14:paraId="36AD09EB" w14:textId="77777777">
      <w:pPr>
        <w:jc w:val="both"/>
        <w:rPr>
          <w:rFonts w:cs="Arial"/>
        </w:rPr>
      </w:pPr>
    </w:p>
    <w:p w:rsidRPr="00F35A6C" w:rsidR="00F35A6C" w:rsidP="00F35A6C" w:rsidRDefault="00F35A6C" w14:paraId="2762541D" w14:textId="3605AC18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Pr="00F35A6C" w:rsidR="0095182B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:rsidR="00F35A6C" w:rsidP="00F35A6C" w:rsidRDefault="00F35A6C" w14:paraId="0241AAEA" w14:textId="77777777">
      <w:pPr>
        <w:jc w:val="both"/>
        <w:rPr>
          <w:rFonts w:cs="Arial"/>
        </w:rPr>
      </w:pPr>
    </w:p>
    <w:p w:rsidR="0025100F" w:rsidP="00F35A6C" w:rsidRDefault="0025100F" w14:paraId="2C468656" w14:textId="77777777">
      <w:pPr>
        <w:jc w:val="both"/>
        <w:rPr>
          <w:rFonts w:cs="Arial"/>
        </w:rPr>
      </w:pPr>
    </w:p>
    <w:p w:rsidRPr="00F35A6C" w:rsidR="0025100F" w:rsidP="00F35A6C" w:rsidRDefault="0025100F" w14:paraId="289C54FB" w14:textId="77777777">
      <w:pPr>
        <w:jc w:val="both"/>
        <w:rPr>
          <w:rFonts w:cs="Arial"/>
        </w:rPr>
      </w:pPr>
    </w:p>
    <w:p w:rsidR="00F35A6C" w:rsidP="00F35A6C" w:rsidRDefault="00F35A6C" w14:paraId="1074F375" w14:textId="5E8AE5B3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:rsidR="00027F8E" w:rsidP="00F35A6C" w:rsidRDefault="00027F8E" w14:paraId="71AC93E9" w14:textId="77777777">
      <w:pPr>
        <w:jc w:val="both"/>
        <w:rPr>
          <w:rFonts w:cs="Arial"/>
        </w:rPr>
      </w:pPr>
    </w:p>
    <w:p w:rsidRPr="00F35A6C" w:rsidR="00F35A6C" w:rsidP="00F35A6C" w:rsidRDefault="00F35A6C" w14:paraId="04B34BA2" w14:textId="77777777">
      <w:pPr>
        <w:jc w:val="both"/>
        <w:rPr>
          <w:rFonts w:cs="Arial"/>
        </w:rPr>
      </w:pPr>
    </w:p>
    <w:p w:rsidRPr="00F35A6C" w:rsidR="00F35A6C" w:rsidP="00F35A6C" w:rsidRDefault="00F35A6C" w14:paraId="6D692E3C" w14:textId="77777777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:rsidR="00604DDB" w:rsidP="00604DDB" w:rsidRDefault="005564B9" w14:paraId="771FB053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</w:r>
      <w:r w:rsidR="003604BB">
        <w:rPr>
          <w:rFonts w:cs="Arial"/>
        </w:rPr>
        <w:t>Podpis zakonitega zastopnika</w:t>
      </w:r>
    </w:p>
    <w:p w:rsidRPr="007838D2" w:rsidR="00604DDB" w:rsidP="00604DDB" w:rsidRDefault="00604DDB" w14:paraId="15BC5C29" w14:textId="77777777">
      <w:pPr>
        <w:rPr>
          <w:rFonts w:cs="Arial"/>
        </w:rPr>
      </w:pPr>
    </w:p>
    <w:p w:rsidRPr="007838D2" w:rsidR="00604DDB" w:rsidP="00604DDB" w:rsidRDefault="00604DDB" w14:paraId="76285C0B" w14:textId="77777777">
      <w:pPr>
        <w:rPr>
          <w:rFonts w:cs="Arial"/>
        </w:rPr>
      </w:pPr>
    </w:p>
    <w:p w:rsidR="00604DDB" w:rsidP="00604DDB" w:rsidRDefault="00604DDB" w14:paraId="05601952" w14:textId="77777777">
      <w:pPr>
        <w:rPr>
          <w:rFonts w:cs="Arial"/>
        </w:rPr>
      </w:pPr>
    </w:p>
    <w:p w:rsidR="00604DDB" w:rsidP="00604DDB" w:rsidRDefault="00604DDB" w14:paraId="52B81410" w14:textId="77777777">
      <w:pPr>
        <w:rPr>
          <w:rFonts w:cs="Arial"/>
          <w:i/>
        </w:rPr>
      </w:pPr>
    </w:p>
    <w:p w:rsidR="00604DDB" w:rsidP="00604DDB" w:rsidRDefault="00604DDB" w14:paraId="7AE68945" w14:textId="77777777">
      <w:pPr>
        <w:rPr>
          <w:rFonts w:cs="Arial"/>
          <w:i/>
        </w:rPr>
      </w:pPr>
    </w:p>
    <w:p w:rsidR="00604DDB" w:rsidP="00604DDB" w:rsidRDefault="00604DDB" w14:paraId="792D05A3" w14:textId="77777777">
      <w:pPr>
        <w:rPr>
          <w:rFonts w:cs="Arial"/>
          <w:i/>
        </w:rPr>
      </w:pPr>
    </w:p>
    <w:p w:rsidR="00604DDB" w:rsidP="00604DDB" w:rsidRDefault="00604DDB" w14:paraId="4F3E3BDE" w14:textId="77777777">
      <w:pPr>
        <w:rPr>
          <w:rFonts w:cs="Arial"/>
          <w:i/>
        </w:rPr>
      </w:pPr>
    </w:p>
    <w:p w:rsidR="00604DDB" w:rsidP="00604DDB" w:rsidRDefault="00604DDB" w14:paraId="218BA504" w14:textId="77777777">
      <w:pPr>
        <w:rPr>
          <w:rFonts w:cs="Arial"/>
          <w:i/>
        </w:rPr>
      </w:pPr>
    </w:p>
    <w:p w:rsidR="00604DDB" w:rsidP="00604DDB" w:rsidRDefault="00604DDB" w14:paraId="05465D7A" w14:textId="77777777">
      <w:pPr>
        <w:rPr>
          <w:rFonts w:cs="Arial"/>
          <w:i/>
        </w:rPr>
      </w:pPr>
    </w:p>
    <w:p w:rsidR="00604DDB" w:rsidP="00604DDB" w:rsidRDefault="00604DDB" w14:paraId="777CCEAF" w14:textId="77777777">
      <w:pPr>
        <w:rPr>
          <w:rFonts w:cs="Arial"/>
          <w:i/>
        </w:rPr>
      </w:pPr>
    </w:p>
    <w:p w:rsidR="00604DDB" w:rsidP="00604DDB" w:rsidRDefault="00604DDB" w14:paraId="0A1206B7" w14:textId="77777777">
      <w:pPr>
        <w:rPr>
          <w:rFonts w:cs="Arial"/>
          <w:i/>
        </w:rPr>
      </w:pPr>
    </w:p>
    <w:p w:rsidR="00604DDB" w:rsidP="00604DDB" w:rsidRDefault="00604DDB" w14:paraId="709846C3" w14:textId="77777777">
      <w:pPr>
        <w:rPr>
          <w:rFonts w:cs="Arial"/>
          <w:i/>
        </w:rPr>
      </w:pPr>
    </w:p>
    <w:p w:rsidR="00604DDB" w:rsidP="00604DDB" w:rsidRDefault="00604DDB" w14:paraId="1CDF8E18" w14:textId="77777777">
      <w:pPr>
        <w:rPr>
          <w:rFonts w:cs="Arial"/>
          <w:i/>
        </w:rPr>
      </w:pPr>
    </w:p>
    <w:p w:rsidR="00604DDB" w:rsidP="00604DDB" w:rsidRDefault="00604DDB" w14:paraId="475AEDE2" w14:textId="77777777">
      <w:pPr>
        <w:rPr>
          <w:rFonts w:cs="Arial"/>
          <w:i/>
        </w:rPr>
      </w:pPr>
    </w:p>
    <w:p w:rsidR="00604DDB" w:rsidP="00604DDB" w:rsidRDefault="00604DDB" w14:paraId="0664D5AA" w14:textId="77777777">
      <w:pPr>
        <w:rPr>
          <w:rFonts w:cs="Arial"/>
          <w:i/>
        </w:rPr>
      </w:pPr>
    </w:p>
    <w:p w:rsidR="00604DDB" w:rsidP="00604DDB" w:rsidRDefault="00604DDB" w14:paraId="65659713" w14:textId="77777777">
      <w:pPr>
        <w:rPr>
          <w:rFonts w:cs="Arial"/>
          <w:i/>
        </w:rPr>
      </w:pPr>
    </w:p>
    <w:p w:rsidR="00604DDB" w:rsidP="00604DDB" w:rsidRDefault="00604DDB" w14:paraId="05619636" w14:textId="77777777">
      <w:pPr>
        <w:rPr>
          <w:rFonts w:cs="Arial"/>
          <w:i/>
        </w:rPr>
      </w:pPr>
    </w:p>
    <w:p w:rsidR="00604DDB" w:rsidP="00604DDB" w:rsidRDefault="00604DDB" w14:paraId="0BCC5516" w14:textId="77777777">
      <w:pPr>
        <w:rPr>
          <w:rFonts w:cs="Arial"/>
          <w:i/>
        </w:rPr>
      </w:pPr>
    </w:p>
    <w:p w:rsidR="00E81DF5" w:rsidP="00E81DF5" w:rsidRDefault="00E81DF5" w14:paraId="38E8DAB3" w14:textId="77777777">
      <w:pPr>
        <w:jc w:val="both"/>
        <w:rPr>
          <w:rFonts w:cs="Arial"/>
          <w:i/>
        </w:rPr>
      </w:pPr>
    </w:p>
    <w:p w:rsidR="00E81DF5" w:rsidP="00E81DF5" w:rsidRDefault="00E81DF5" w14:paraId="581AD739" w14:textId="77777777">
      <w:pPr>
        <w:jc w:val="both"/>
        <w:rPr>
          <w:rFonts w:cs="Arial"/>
          <w:i/>
        </w:rPr>
      </w:pPr>
    </w:p>
    <w:p w:rsidRPr="00E81DF5" w:rsidR="00D47195" w:rsidP="00E81DF5" w:rsidRDefault="00604DDB" w14:paraId="18BF8984" w14:textId="108D38ED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Pr="00E81DF5" w:rsid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Pr="00E81DF5" w:rsidR="00D47195" w:rsidSect="00001218">
      <w:footerReference w:type="default" r:id="rId11"/>
      <w:headerReference w:type="first" r:id="rId12"/>
      <w:footerReference w:type="first" r:id="rId13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28E" w:rsidRDefault="004C528E" w14:paraId="04CEC8BB" w14:textId="77777777">
      <w:r>
        <w:separator/>
      </w:r>
    </w:p>
  </w:endnote>
  <w:endnote w:type="continuationSeparator" w:id="0">
    <w:p w:rsidR="004C528E" w:rsidRDefault="004C528E" w14:paraId="2F1B4B6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01218" w:rsidR="00370866" w:rsidP="00001218" w:rsidRDefault="00370866" w14:paraId="24BD5FBD" w14:textId="77777777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515"/>
      <w:gridCol w:w="4517"/>
    </w:tblGrid>
    <w:tr w:rsidRPr="00A1445A" w:rsidR="00370866" w:rsidTr="00A1445A" w14:paraId="5F8449D8" w14:textId="77777777">
      <w:tc>
        <w:tcPr>
          <w:tcW w:w="4605" w:type="dxa"/>
          <w:shd w:val="clear" w:color="auto" w:fill="auto"/>
        </w:tcPr>
        <w:p w:rsidRPr="005A785E" w:rsidR="005A785E" w:rsidP="002618E0" w:rsidRDefault="005A785E" w14:paraId="2F10F644" w14:textId="0662EBBC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Pr="00A1445A" w:rsidR="00370866" w:rsidP="00A1445A" w:rsidRDefault="00370866" w14:paraId="38C45882" w14:textId="1564421E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3317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3317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7111BC68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28E" w:rsidRDefault="004C528E" w14:paraId="57FB5835" w14:textId="77777777">
      <w:r>
        <w:separator/>
      </w:r>
    </w:p>
  </w:footnote>
  <w:footnote w:type="continuationSeparator" w:id="0">
    <w:p w:rsidR="004C528E" w:rsidRDefault="004C528E" w14:paraId="585D2FD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A04B00" w14:paraId="4EA2647B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A04B00" w:rsidR="00A04B00" w:rsidP="00A04B00" w:rsidRDefault="00A04B00" w14:paraId="190331A4" w14:textId="77777777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Pr="00A04B00" w:rsidR="00A04B00" w:rsidP="00A04B00" w:rsidRDefault="00A04B00" w14:paraId="2A940F2F" w14:textId="77777777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Pr="00A04B00" w:rsidR="00C0552D" w:rsidP="00A04B00" w:rsidRDefault="00C0552D" w14:paraId="0D17572B" w14:textId="77777777">
          <w:pPr>
            <w:ind w:right="6"/>
            <w:rPr>
              <w:rFonts w:cs="Arial"/>
              <w:color w:val="000000"/>
              <w:spacing w:val="-2"/>
            </w:rPr>
          </w:pPr>
        </w:p>
        <w:p w:rsidRPr="00C0552D" w:rsidR="00370866" w:rsidP="00A1445A" w:rsidRDefault="00370866" w14:paraId="5377BEF9" w14:textId="77777777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Pr="00C0552D" w:rsidR="00C0552D">
            <w:rPr>
              <w:rFonts w:cs="Arial"/>
              <w:color w:val="000000"/>
              <w:spacing w:val="-2"/>
            </w:rPr>
            <w:t>, SI-1000 Ljubljana</w:t>
          </w:r>
        </w:p>
        <w:p w:rsidRPr="00C0552D" w:rsidR="00370866" w:rsidP="00A1445A" w:rsidRDefault="00C0552D" w14:paraId="33E632B2" w14:textId="77777777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5F638A" w14:paraId="2133A125" w14:textId="77777777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370866" w:rsidP="00A04B00" w:rsidRDefault="00A04B00" w14:paraId="54B9D10C" w14:textId="77777777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 w:rsidR="00370866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 w:rsidR="00370866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Pr="00A1445A" w:rsidR="00370866" w:rsidP="00A04B00" w:rsidRDefault="00A04B00" w14:paraId="77959392" w14:textId="77777777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 w:rsidR="00370866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 r:id="rId2">
            <w:r w:rsidRPr="00465527" w:rsidR="005B64DE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:rsidR="00370866" w:rsidP="00A04B00" w:rsidRDefault="00A04B00" w14:paraId="404B3C8E" w14:textId="77777777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 w:rsidR="00C0552D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 r:id="rId3">
            <w:r w:rsidRPr="00465527" w:rsidR="005B64DE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:rsidRPr="00A1445A" w:rsidR="00BD218F" w:rsidP="00A04B00" w:rsidRDefault="00BD218F" w14:paraId="215ED872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A1445A" w:rsidR="00C0552D" w:rsidTr="00A04B00" w14:paraId="55D6A11C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B84F6D" w:rsidR="00C0552D" w:rsidP="00972409" w:rsidRDefault="0086582E" w14:paraId="46F59F12" w14:textId="011C841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D42A5">
            <w:rPr>
              <w:rFonts w:cs="Arial"/>
              <w:color w:val="000000"/>
              <w:sz w:val="16"/>
              <w:szCs w:val="16"/>
            </w:rPr>
            <w:t>-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A1445A" w:rsidR="00C0552D" w:rsidP="00C0552D" w:rsidRDefault="00C0552D" w14:paraId="57E44DF4" w14:textId="77777777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8E7AB1" w:rsidR="00C0552D" w:rsidP="001B079E" w:rsidRDefault="00144B8D" w14:paraId="6C8F705D" w14:textId="5608709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:rsidRPr="00FC6CF0" w:rsidR="00370866" w:rsidP="00001218" w:rsidRDefault="00370866" w14:paraId="25EF9CCB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745EE79E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9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5D854D-25A1-4DF7-9C6D-7C8411C9D31A}"/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15A56F32-3020-4626-9C8C-500124BB1A5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25</cp:revision>
  <cp:lastPrinted>2016-06-20T06:30:00Z</cp:lastPrinted>
  <dcterms:created xsi:type="dcterms:W3CDTF">2018-07-24T11:47:00Z</dcterms:created>
  <dcterms:modified xsi:type="dcterms:W3CDTF">2022-08-09T06:33:50Z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